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E3CAA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A4A3F37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parish,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D680BC1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97BEBB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7D010B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19DFF87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6560B389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49D47246" w14:textId="77777777" w:rsidR="009E0D9D" w:rsidRDefault="009E0D9D" w:rsidP="009E0D9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7630C9A8" w14:textId="77777777" w:rsidR="009E0D9D" w:rsidRDefault="009E0D9D" w:rsidP="009E0D9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p.52)</w:t>
      </w:r>
    </w:p>
    <w:p w14:paraId="48B53741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590F4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66C066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appointed John Redgrave, chaplain(q.v.), as his sole executor.    (ibid.)</w:t>
      </w:r>
    </w:p>
    <w:p w14:paraId="41EFE84A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F338E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98BCD" w14:textId="77777777" w:rsidR="009E0D9D" w:rsidRDefault="009E0D9D" w:rsidP="009E0D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2021</w:t>
      </w:r>
    </w:p>
    <w:p w14:paraId="670F87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0CDA7" w14:textId="77777777" w:rsidR="009E0D9D" w:rsidRDefault="009E0D9D" w:rsidP="009139A6">
      <w:r>
        <w:separator/>
      </w:r>
    </w:p>
  </w:endnote>
  <w:endnote w:type="continuationSeparator" w:id="0">
    <w:p w14:paraId="3CF1226B" w14:textId="77777777" w:rsidR="009E0D9D" w:rsidRDefault="009E0D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59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1A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8BF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72CE7" w14:textId="77777777" w:rsidR="009E0D9D" w:rsidRDefault="009E0D9D" w:rsidP="009139A6">
      <w:r>
        <w:separator/>
      </w:r>
    </w:p>
  </w:footnote>
  <w:footnote w:type="continuationSeparator" w:id="0">
    <w:p w14:paraId="677082CC" w14:textId="77777777" w:rsidR="009E0D9D" w:rsidRDefault="009E0D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4A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3E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4B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9D"/>
    <w:rsid w:val="000666E0"/>
    <w:rsid w:val="002510B7"/>
    <w:rsid w:val="005C130B"/>
    <w:rsid w:val="00826F5C"/>
    <w:rsid w:val="009139A6"/>
    <w:rsid w:val="009448BB"/>
    <w:rsid w:val="009E0D9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A5466"/>
  <w15:chartTrackingRefBased/>
  <w15:docId w15:val="{33C6EE95-ACF7-4E91-BB0E-E172D8603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2021-04-27T13:32:00Z</dcterms:created>
  <dcterms:modified xsi:type="dcterms:W3CDTF">2021-04-27T13:33:00Z</dcterms:modified>
</cp:coreProperties>
</file>